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CB6" w:rsidRPr="00F35507" w:rsidRDefault="00DD5CB6" w:rsidP="00095443">
      <w:r>
        <w:t>1987</w:t>
      </w:r>
      <w:r>
        <w:rPr>
          <w:rFonts w:hint="eastAsia"/>
        </w:rPr>
        <w:t>年抽样比为</w:t>
      </w:r>
      <w:r>
        <w:t>1.12%.2005</w:t>
      </w:r>
      <w:r>
        <w:rPr>
          <w:rFonts w:hint="eastAsia"/>
        </w:rPr>
        <w:t>年抽样比为</w:t>
      </w:r>
      <w:r>
        <w:t>1.024%</w:t>
      </w:r>
    </w:p>
    <w:p w:rsidR="00DD5CB6" w:rsidRDefault="00DD5CB6"/>
    <w:p w:rsidR="00DD5CB6" w:rsidRDefault="00DD5CB6"/>
    <w:p w:rsidR="00DD5CB6" w:rsidRDefault="00DD5CB6"/>
    <w:p w:rsidR="00DD5CB6" w:rsidRDefault="00DD5CB6">
      <w:r>
        <w:rPr>
          <w:rFonts w:hint="eastAsia"/>
        </w:rPr>
        <w:t>数据来源：江西省统计年鉴</w:t>
      </w:r>
      <w:r>
        <w:t>2012</w:t>
      </w:r>
    </w:p>
    <w:p w:rsidR="00DD5CB6" w:rsidRDefault="00DD5CB6"/>
    <w:p w:rsidR="00DD5CB6" w:rsidRDefault="00DD5CB6" w:rsidP="001C1B83"/>
    <w:p w:rsidR="00DD5CB6" w:rsidRDefault="00DD5CB6"/>
    <w:sectPr w:rsidR="00DD5CB6" w:rsidSect="00CF06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CB6" w:rsidRDefault="00DD5CB6" w:rsidP="00CB6E83">
      <w:r>
        <w:separator/>
      </w:r>
    </w:p>
  </w:endnote>
  <w:endnote w:type="continuationSeparator" w:id="0">
    <w:p w:rsidR="00DD5CB6" w:rsidRDefault="00DD5CB6" w:rsidP="00CB6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CB6" w:rsidRDefault="00DD5CB6" w:rsidP="00CB6E83">
      <w:r>
        <w:separator/>
      </w:r>
    </w:p>
  </w:footnote>
  <w:footnote w:type="continuationSeparator" w:id="0">
    <w:p w:rsidR="00DD5CB6" w:rsidRDefault="00DD5CB6" w:rsidP="00CB6E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6E83"/>
    <w:rsid w:val="00095443"/>
    <w:rsid w:val="00145316"/>
    <w:rsid w:val="001C1B83"/>
    <w:rsid w:val="002204A7"/>
    <w:rsid w:val="00266A21"/>
    <w:rsid w:val="002A34EF"/>
    <w:rsid w:val="003F5878"/>
    <w:rsid w:val="00413BAF"/>
    <w:rsid w:val="00591E9E"/>
    <w:rsid w:val="005A2C70"/>
    <w:rsid w:val="00862E0B"/>
    <w:rsid w:val="008C0FBC"/>
    <w:rsid w:val="00AA7222"/>
    <w:rsid w:val="00B55673"/>
    <w:rsid w:val="00CB6E83"/>
    <w:rsid w:val="00CF061C"/>
    <w:rsid w:val="00DD5CB6"/>
    <w:rsid w:val="00F17894"/>
    <w:rsid w:val="00F35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61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B6E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6E8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B6E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6E8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13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</Words>
  <Characters>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jc</cp:lastModifiedBy>
  <cp:revision>7</cp:revision>
  <dcterms:created xsi:type="dcterms:W3CDTF">2012-03-10T11:05:00Z</dcterms:created>
  <dcterms:modified xsi:type="dcterms:W3CDTF">2012-12-19T08:00:00Z</dcterms:modified>
</cp:coreProperties>
</file>