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E5" w:rsidRPr="00E73FD5" w:rsidRDefault="009871E5" w:rsidP="00E73FD5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TimesNewRoman" w:hAnsi="TimesNewRoman" w:cs="TimesNewRoman"/>
          <w:kern w:val="0"/>
          <w:szCs w:val="21"/>
        </w:rPr>
      </w:pPr>
      <w:r w:rsidRPr="00E73FD5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9871E5" w:rsidRDefault="009871E5" w:rsidP="00E73FD5">
      <w:pPr>
        <w:pStyle w:val="ListParagraph"/>
        <w:autoSpaceDE w:val="0"/>
        <w:autoSpaceDN w:val="0"/>
        <w:adjustRightInd w:val="0"/>
        <w:ind w:left="360" w:firstLineChars="0" w:firstLine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江西</w:t>
      </w:r>
      <w:r w:rsidRPr="00E73FD5">
        <w:rPr>
          <w:rFonts w:ascii="TimesNewRoman" w:hAnsi="TimesNewRoman" w:cs="TimesNewRoman" w:hint="eastAsia"/>
          <w:kern w:val="0"/>
          <w:szCs w:val="21"/>
        </w:rPr>
        <w:t>统计年鉴</w:t>
      </w:r>
      <w:r>
        <w:rPr>
          <w:rFonts w:ascii="TimesNewRoman" w:hAnsi="TimesNewRoman" w:cs="TimesNewRoman"/>
          <w:kern w:val="0"/>
          <w:szCs w:val="21"/>
        </w:rPr>
        <w:t>2000</w:t>
      </w:r>
    </w:p>
    <w:p w:rsidR="009871E5" w:rsidRDefault="009871E5" w:rsidP="00E73FD5">
      <w:pPr>
        <w:pStyle w:val="ListParagraph"/>
        <w:autoSpaceDE w:val="0"/>
        <w:autoSpaceDN w:val="0"/>
        <w:adjustRightInd w:val="0"/>
        <w:ind w:left="360" w:firstLineChars="0" w:firstLine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江西</w:t>
      </w:r>
      <w:r w:rsidRPr="00E73FD5">
        <w:rPr>
          <w:rFonts w:ascii="TimesNewRoman" w:hAnsi="TimesNewRoman" w:cs="TimesNewRoman" w:hint="eastAsia"/>
          <w:kern w:val="0"/>
          <w:szCs w:val="21"/>
        </w:rPr>
        <w:t>统计年鉴</w:t>
      </w:r>
      <w:r>
        <w:rPr>
          <w:rFonts w:ascii="TimesNewRoman" w:hAnsi="TimesNewRoman" w:cs="TimesNewRoman"/>
          <w:kern w:val="0"/>
          <w:szCs w:val="21"/>
        </w:rPr>
        <w:t>2005</w:t>
      </w:r>
    </w:p>
    <w:p w:rsidR="009871E5" w:rsidRDefault="009871E5" w:rsidP="00E73FD5">
      <w:pPr>
        <w:pStyle w:val="ListParagraph"/>
        <w:autoSpaceDE w:val="0"/>
        <w:autoSpaceDN w:val="0"/>
        <w:adjustRightInd w:val="0"/>
        <w:ind w:left="360" w:firstLineChars="0" w:firstLine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江西</w:t>
      </w:r>
      <w:r w:rsidRPr="00E73FD5">
        <w:rPr>
          <w:rFonts w:ascii="TimesNewRoman" w:hAnsi="TimesNewRoman" w:cs="TimesNewRoman" w:hint="eastAsia"/>
          <w:kern w:val="0"/>
          <w:szCs w:val="21"/>
        </w:rPr>
        <w:t>统计年鉴</w:t>
      </w:r>
      <w:r>
        <w:rPr>
          <w:rFonts w:ascii="TimesNewRoman" w:hAnsi="TimesNewRoman" w:cs="TimesNewRoman"/>
          <w:kern w:val="0"/>
          <w:szCs w:val="21"/>
        </w:rPr>
        <w:t>2012</w:t>
      </w:r>
    </w:p>
    <w:p w:rsidR="009871E5" w:rsidRPr="00E8362C" w:rsidRDefault="009871E5" w:rsidP="00726995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/>
          <w:kern w:val="0"/>
          <w:szCs w:val="21"/>
        </w:rPr>
        <w:t>2</w:t>
      </w:r>
      <w:r w:rsidRPr="00E8362C">
        <w:rPr>
          <w:rFonts w:ascii="TimesNewRoman" w:hAnsi="TimesNewRoman" w:cs="TimesNewRoman"/>
          <w:kern w:val="0"/>
          <w:szCs w:val="21"/>
        </w:rPr>
        <w:t xml:space="preserve">. </w:t>
      </w:r>
      <w:r w:rsidRPr="00E8362C"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9871E5" w:rsidRDefault="009871E5" w:rsidP="007B1CCF">
      <w:r>
        <w:rPr>
          <w:rFonts w:hint="eastAsia"/>
        </w:rPr>
        <w:t>单元格中“</w:t>
      </w:r>
      <w:r w:rsidRPr="00EB1F46">
        <w:rPr>
          <w:b/>
          <w:sz w:val="28"/>
          <w:szCs w:val="28"/>
        </w:rPr>
        <w:t>.</w:t>
      </w:r>
      <w:r>
        <w:rPr>
          <w:rFonts w:hint="eastAsia"/>
        </w:rPr>
        <w:t>”表示此项数据缺失，无法获取</w:t>
      </w:r>
    </w:p>
    <w:p w:rsidR="009871E5" w:rsidRPr="00F35507" w:rsidRDefault="009871E5" w:rsidP="00AE1196">
      <w:r>
        <w:t>1987</w:t>
      </w:r>
      <w:r>
        <w:rPr>
          <w:rFonts w:hint="eastAsia"/>
        </w:rPr>
        <w:t>年抽样比为</w:t>
      </w:r>
      <w:r>
        <w:t>1.12%.2005</w:t>
      </w:r>
      <w:r>
        <w:rPr>
          <w:rFonts w:hint="eastAsia"/>
        </w:rPr>
        <w:t>年抽样比为</w:t>
      </w:r>
      <w:r>
        <w:t>1.024%</w:t>
      </w:r>
    </w:p>
    <w:p w:rsidR="009871E5" w:rsidRPr="00726995" w:rsidRDefault="009871E5" w:rsidP="007B1CCF"/>
    <w:sectPr w:rsidR="009871E5" w:rsidRPr="00726995" w:rsidSect="002D7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1E5" w:rsidRDefault="009871E5" w:rsidP="0039013E">
      <w:r>
        <w:separator/>
      </w:r>
    </w:p>
  </w:endnote>
  <w:endnote w:type="continuationSeparator" w:id="0">
    <w:p w:rsidR="009871E5" w:rsidRDefault="009871E5" w:rsidP="00390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1E5" w:rsidRDefault="009871E5" w:rsidP="0039013E">
      <w:r>
        <w:separator/>
      </w:r>
    </w:p>
  </w:footnote>
  <w:footnote w:type="continuationSeparator" w:id="0">
    <w:p w:rsidR="009871E5" w:rsidRDefault="009871E5" w:rsidP="003901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4DA4"/>
    <w:multiLevelType w:val="hybridMultilevel"/>
    <w:tmpl w:val="35487CA8"/>
    <w:lvl w:ilvl="0" w:tplc="03F2A8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3E"/>
    <w:rsid w:val="000341D5"/>
    <w:rsid w:val="00057D19"/>
    <w:rsid w:val="00092623"/>
    <w:rsid w:val="000A0F6B"/>
    <w:rsid w:val="001C3C25"/>
    <w:rsid w:val="001C445D"/>
    <w:rsid w:val="002D7815"/>
    <w:rsid w:val="00327E10"/>
    <w:rsid w:val="00353FB5"/>
    <w:rsid w:val="0039013E"/>
    <w:rsid w:val="004062E9"/>
    <w:rsid w:val="004774ED"/>
    <w:rsid w:val="004B6574"/>
    <w:rsid w:val="00512F20"/>
    <w:rsid w:val="006D51BF"/>
    <w:rsid w:val="006E041A"/>
    <w:rsid w:val="006F19FC"/>
    <w:rsid w:val="00726995"/>
    <w:rsid w:val="0073078F"/>
    <w:rsid w:val="0075111D"/>
    <w:rsid w:val="007B1CCF"/>
    <w:rsid w:val="009871E5"/>
    <w:rsid w:val="009A5B3A"/>
    <w:rsid w:val="009C395D"/>
    <w:rsid w:val="00A235AD"/>
    <w:rsid w:val="00A2631F"/>
    <w:rsid w:val="00AE1196"/>
    <w:rsid w:val="00AF648E"/>
    <w:rsid w:val="00B36D73"/>
    <w:rsid w:val="00BE7F99"/>
    <w:rsid w:val="00C72FA9"/>
    <w:rsid w:val="00C82B36"/>
    <w:rsid w:val="00D06565"/>
    <w:rsid w:val="00D726F0"/>
    <w:rsid w:val="00E05FF6"/>
    <w:rsid w:val="00E73FD5"/>
    <w:rsid w:val="00E8362C"/>
    <w:rsid w:val="00EA7553"/>
    <w:rsid w:val="00EB1F46"/>
    <w:rsid w:val="00F35507"/>
    <w:rsid w:val="00F8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81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90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013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90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013E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73FD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16</Words>
  <Characters>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冯璐</dc:creator>
  <cp:keywords/>
  <dc:description/>
  <cp:lastModifiedBy>jc</cp:lastModifiedBy>
  <cp:revision>15</cp:revision>
  <dcterms:created xsi:type="dcterms:W3CDTF">2011-03-07T05:32:00Z</dcterms:created>
  <dcterms:modified xsi:type="dcterms:W3CDTF">2012-12-19T08:01:00Z</dcterms:modified>
</cp:coreProperties>
</file>