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34" w:rsidRDefault="004D4D34" w:rsidP="00E04317">
      <w:pPr>
        <w:rPr>
          <w:rFonts w:cs="Times New Roman"/>
        </w:rPr>
      </w:pPr>
      <w:r>
        <w:rPr>
          <w:rFonts w:cs="宋体" w:hint="eastAsia"/>
        </w:rPr>
        <w:t>数据来源：辽宁省统计年鉴</w:t>
      </w:r>
      <w:r>
        <w:t>2011</w:t>
      </w:r>
    </w:p>
    <w:p w:rsidR="004D4D34" w:rsidRDefault="004D4D34" w:rsidP="00C45AE6">
      <w:pPr>
        <w:ind w:firstLineChars="500" w:firstLine="31680"/>
        <w:rPr>
          <w:rFonts w:cs="Times New Roman"/>
        </w:rPr>
      </w:pPr>
    </w:p>
    <w:p w:rsidR="004D4D34" w:rsidRDefault="004D4D34" w:rsidP="00E145F7">
      <w:pPr>
        <w:rPr>
          <w:rFonts w:cs="Times New Roman"/>
        </w:rPr>
      </w:pPr>
      <w:r>
        <w:rPr>
          <w:rFonts w:cs="宋体" w:hint="eastAsia"/>
        </w:rPr>
        <w:t>数据说明：</w:t>
      </w:r>
    </w:p>
    <w:p w:rsidR="004D4D34" w:rsidRDefault="004D4D34" w:rsidP="00C45AE6">
      <w:pPr>
        <w:numPr>
          <w:ilvl w:val="0"/>
          <w:numId w:val="1"/>
        </w:numPr>
        <w:rPr>
          <w:rFonts w:cs="Times New Roman"/>
        </w:rPr>
      </w:pPr>
      <w:r>
        <w:rPr>
          <w:rFonts w:cs="宋体" w:hint="eastAsia"/>
        </w:rPr>
        <w:t>统计年鉴中的数据来自辽宁省第六次人口普查资料。</w:t>
      </w:r>
    </w:p>
    <w:p w:rsidR="004D4D34" w:rsidRDefault="004D4D34" w:rsidP="00C45AE6">
      <w:pPr>
        <w:numPr>
          <w:ilvl w:val="0"/>
          <w:numId w:val="1"/>
        </w:numPr>
        <w:rPr>
          <w:rFonts w:cs="Times New Roman"/>
        </w:rPr>
      </w:pPr>
      <w:r>
        <w:t>2005-2009</w:t>
      </w:r>
      <w:r>
        <w:rPr>
          <w:rFonts w:cs="宋体" w:hint="eastAsia"/>
        </w:rPr>
        <w:t>年数据缺失。</w:t>
      </w:r>
    </w:p>
    <w:p w:rsidR="004D4D34" w:rsidRDefault="004D4D34" w:rsidP="00E145F7">
      <w:pPr>
        <w:rPr>
          <w:rFonts w:cs="Times New Roman"/>
        </w:rPr>
      </w:pPr>
      <w:r w:rsidRPr="006E7B0D">
        <w:t xml:space="preserve"> </w:t>
      </w:r>
    </w:p>
    <w:p w:rsidR="004D4D34" w:rsidRPr="006E7B0D" w:rsidRDefault="004D4D34" w:rsidP="00E145F7">
      <w:pPr>
        <w:rPr>
          <w:rFonts w:cs="Times New Roman"/>
        </w:rPr>
      </w:pPr>
    </w:p>
    <w:sectPr w:rsidR="004D4D34" w:rsidRPr="006E7B0D" w:rsidSect="00741E5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D34" w:rsidRDefault="004D4D34" w:rsidP="003C5E5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D4D34" w:rsidRDefault="004D4D34" w:rsidP="003C5E5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D34" w:rsidRDefault="004D4D34" w:rsidP="003C5E5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D4D34" w:rsidRDefault="004D4D34" w:rsidP="003C5E5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D34" w:rsidRDefault="004D4D34" w:rsidP="00A50C26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417F3"/>
    <w:multiLevelType w:val="hybridMultilevel"/>
    <w:tmpl w:val="1C683D84"/>
    <w:lvl w:ilvl="0" w:tplc="C244572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E56"/>
    <w:rsid w:val="00011583"/>
    <w:rsid w:val="000579D8"/>
    <w:rsid w:val="000710A0"/>
    <w:rsid w:val="00161D9E"/>
    <w:rsid w:val="00182145"/>
    <w:rsid w:val="001A096E"/>
    <w:rsid w:val="002233EC"/>
    <w:rsid w:val="0022363F"/>
    <w:rsid w:val="00245CE0"/>
    <w:rsid w:val="00260B53"/>
    <w:rsid w:val="00260D94"/>
    <w:rsid w:val="002B1DF7"/>
    <w:rsid w:val="003473D8"/>
    <w:rsid w:val="003B3E17"/>
    <w:rsid w:val="003C12A5"/>
    <w:rsid w:val="003C22DD"/>
    <w:rsid w:val="003C5E56"/>
    <w:rsid w:val="00446559"/>
    <w:rsid w:val="00493623"/>
    <w:rsid w:val="004A4A92"/>
    <w:rsid w:val="004C0F0B"/>
    <w:rsid w:val="004D4D34"/>
    <w:rsid w:val="005418B6"/>
    <w:rsid w:val="00550D0A"/>
    <w:rsid w:val="00596C49"/>
    <w:rsid w:val="005A2106"/>
    <w:rsid w:val="005B17DF"/>
    <w:rsid w:val="00604A51"/>
    <w:rsid w:val="00625B09"/>
    <w:rsid w:val="006C7CA0"/>
    <w:rsid w:val="006E7B0D"/>
    <w:rsid w:val="007263F4"/>
    <w:rsid w:val="00741E55"/>
    <w:rsid w:val="007D315D"/>
    <w:rsid w:val="0081794B"/>
    <w:rsid w:val="0082090B"/>
    <w:rsid w:val="008354B7"/>
    <w:rsid w:val="00A255CF"/>
    <w:rsid w:val="00A50C26"/>
    <w:rsid w:val="00B014D6"/>
    <w:rsid w:val="00B046CA"/>
    <w:rsid w:val="00B3491A"/>
    <w:rsid w:val="00B46872"/>
    <w:rsid w:val="00BF1BB4"/>
    <w:rsid w:val="00C052E6"/>
    <w:rsid w:val="00C45AE6"/>
    <w:rsid w:val="00C51B6B"/>
    <w:rsid w:val="00CD7FCE"/>
    <w:rsid w:val="00D06A80"/>
    <w:rsid w:val="00DA0BBF"/>
    <w:rsid w:val="00DF4BF5"/>
    <w:rsid w:val="00E04317"/>
    <w:rsid w:val="00E145F7"/>
    <w:rsid w:val="00E43D26"/>
    <w:rsid w:val="00E565CC"/>
    <w:rsid w:val="00E6384F"/>
    <w:rsid w:val="00EA71F9"/>
    <w:rsid w:val="00EF5FED"/>
    <w:rsid w:val="00F0468C"/>
    <w:rsid w:val="00F05C54"/>
    <w:rsid w:val="00F8050B"/>
    <w:rsid w:val="00F9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E5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C5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5E5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5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5E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1</Pages>
  <Words>10</Words>
  <Characters>57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X</cp:lastModifiedBy>
  <cp:revision>23</cp:revision>
  <dcterms:created xsi:type="dcterms:W3CDTF">2012-03-13T12:39:00Z</dcterms:created>
  <dcterms:modified xsi:type="dcterms:W3CDTF">2013-01-21T07:52:00Z</dcterms:modified>
</cp:coreProperties>
</file>