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4CC" w:rsidRDefault="00D164CC">
      <w:pPr>
        <w:rPr>
          <w:rFonts w:cs="Times New Roman"/>
          <w:sz w:val="24"/>
          <w:szCs w:val="24"/>
        </w:rPr>
      </w:pPr>
      <w:r w:rsidRPr="00BE2B49">
        <w:rPr>
          <w:rFonts w:cs="宋体" w:hint="eastAsia"/>
          <w:sz w:val="24"/>
          <w:szCs w:val="24"/>
        </w:rPr>
        <w:t>数据来源：</w:t>
      </w:r>
    </w:p>
    <w:p w:rsidR="00D164CC" w:rsidRPr="00BE2B49" w:rsidRDefault="00D164CC">
      <w:pPr>
        <w:rPr>
          <w:rFonts w:cs="Times New Roman"/>
          <w:sz w:val="24"/>
          <w:szCs w:val="24"/>
        </w:rPr>
      </w:pPr>
      <w:r w:rsidRPr="00BE2B49">
        <w:rPr>
          <w:rFonts w:cs="宋体" w:hint="eastAsia"/>
          <w:sz w:val="24"/>
          <w:szCs w:val="24"/>
        </w:rPr>
        <w:t>辽宁省</w:t>
      </w:r>
      <w:r w:rsidRPr="00BE2B49">
        <w:rPr>
          <w:sz w:val="24"/>
          <w:szCs w:val="24"/>
        </w:rPr>
        <w:t>2011</w:t>
      </w:r>
      <w:r w:rsidRPr="00BE2B49">
        <w:rPr>
          <w:rFonts w:cs="宋体" w:hint="eastAsia"/>
          <w:sz w:val="24"/>
          <w:szCs w:val="24"/>
        </w:rPr>
        <w:t>年统计年鉴</w:t>
      </w:r>
    </w:p>
    <w:p w:rsidR="00D164CC" w:rsidRPr="00935959" w:rsidRDefault="00D164CC">
      <w:pPr>
        <w:rPr>
          <w:rFonts w:cs="Times New Roman"/>
        </w:rPr>
      </w:pPr>
    </w:p>
    <w:sectPr w:rsidR="00D164CC" w:rsidRPr="00935959" w:rsidSect="00AC67C1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4CC" w:rsidRDefault="00D164CC" w:rsidP="008070C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164CC" w:rsidRDefault="00D164CC" w:rsidP="008070C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4CC" w:rsidRDefault="00D164CC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4CC" w:rsidRDefault="00D164CC" w:rsidP="008070C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164CC" w:rsidRDefault="00D164CC" w:rsidP="008070C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4CC" w:rsidRDefault="00D164CC" w:rsidP="00470097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70C5"/>
    <w:rsid w:val="00073BDC"/>
    <w:rsid w:val="001C3FE3"/>
    <w:rsid w:val="002C73BF"/>
    <w:rsid w:val="0033332F"/>
    <w:rsid w:val="00363C2B"/>
    <w:rsid w:val="00470097"/>
    <w:rsid w:val="004B5CDD"/>
    <w:rsid w:val="005560ED"/>
    <w:rsid w:val="005766F8"/>
    <w:rsid w:val="0060469A"/>
    <w:rsid w:val="00711702"/>
    <w:rsid w:val="008070C5"/>
    <w:rsid w:val="008A7159"/>
    <w:rsid w:val="008C46E5"/>
    <w:rsid w:val="00935959"/>
    <w:rsid w:val="00A00ACF"/>
    <w:rsid w:val="00AC67C1"/>
    <w:rsid w:val="00BE2B49"/>
    <w:rsid w:val="00C656BF"/>
    <w:rsid w:val="00D164CC"/>
    <w:rsid w:val="00F30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7C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070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70C5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070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70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1</Pages>
  <Words>2</Words>
  <Characters>18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X</cp:lastModifiedBy>
  <cp:revision>9</cp:revision>
  <dcterms:created xsi:type="dcterms:W3CDTF">2012-03-13T12:05:00Z</dcterms:created>
  <dcterms:modified xsi:type="dcterms:W3CDTF">2013-01-13T12:44:00Z</dcterms:modified>
</cp:coreProperties>
</file>