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C2" w:rsidRPr="00882220" w:rsidRDefault="00955EC2" w:rsidP="00F6229C">
      <w:pPr>
        <w:rPr>
          <w:rFonts w:ascii="宋体" w:cs="Times New Roman"/>
          <w:sz w:val="24"/>
          <w:szCs w:val="24"/>
        </w:rPr>
      </w:pPr>
      <w:r w:rsidRPr="00882220">
        <w:rPr>
          <w:rFonts w:ascii="宋体" w:hAnsi="宋体" w:cs="宋体" w:hint="eastAsia"/>
          <w:sz w:val="24"/>
          <w:szCs w:val="24"/>
        </w:rPr>
        <w:t>数据来源：</w:t>
      </w:r>
    </w:p>
    <w:p w:rsidR="00955EC2" w:rsidRPr="00882220" w:rsidRDefault="00955EC2" w:rsidP="00F6229C">
      <w:pPr>
        <w:rPr>
          <w:rFonts w:ascii="宋体" w:cs="Times New Roman"/>
          <w:sz w:val="24"/>
          <w:szCs w:val="24"/>
        </w:rPr>
      </w:pPr>
      <w:r w:rsidRPr="00882220">
        <w:rPr>
          <w:rFonts w:ascii="宋体" w:hAnsi="宋体" w:cs="宋体" w:hint="eastAsia"/>
          <w:sz w:val="24"/>
          <w:szCs w:val="24"/>
        </w:rPr>
        <w:t>辽宁省</w:t>
      </w:r>
      <w:r w:rsidRPr="00882220">
        <w:rPr>
          <w:rFonts w:ascii="宋体" w:hAnsi="宋体" w:cs="宋体"/>
          <w:sz w:val="24"/>
          <w:szCs w:val="24"/>
        </w:rPr>
        <w:t>2011</w:t>
      </w:r>
      <w:r w:rsidRPr="00882220">
        <w:rPr>
          <w:rFonts w:ascii="宋体" w:hAnsi="宋体" w:cs="宋体" w:hint="eastAsia"/>
          <w:sz w:val="24"/>
          <w:szCs w:val="24"/>
        </w:rPr>
        <w:t>年统计年鉴</w:t>
      </w:r>
    </w:p>
    <w:p w:rsidR="00955EC2" w:rsidRPr="00882220" w:rsidRDefault="00955EC2" w:rsidP="00F6229C">
      <w:pPr>
        <w:rPr>
          <w:rFonts w:ascii="宋体" w:cs="Times New Roman"/>
          <w:sz w:val="24"/>
          <w:szCs w:val="24"/>
        </w:rPr>
      </w:pPr>
      <w:r w:rsidRPr="00882220">
        <w:rPr>
          <w:rFonts w:ascii="宋体" w:cs="宋体" w:hint="eastAsia"/>
          <w:sz w:val="24"/>
          <w:szCs w:val="24"/>
        </w:rPr>
        <w:t>数据说明：</w:t>
      </w:r>
    </w:p>
    <w:p w:rsidR="00955EC2" w:rsidRPr="00882220" w:rsidRDefault="00955EC2" w:rsidP="00F6229C">
      <w:pPr>
        <w:rPr>
          <w:rFonts w:ascii="宋体" w:cs="Times New Roman"/>
          <w:sz w:val="24"/>
          <w:szCs w:val="24"/>
        </w:rPr>
      </w:pPr>
      <w:r w:rsidRPr="00882220">
        <w:rPr>
          <w:rFonts w:ascii="宋体" w:cs="宋体" w:hint="eastAsia"/>
          <w:sz w:val="24"/>
          <w:szCs w:val="24"/>
        </w:rPr>
        <w:t>年鉴中只有</w:t>
      </w:r>
      <w:r w:rsidRPr="00882220">
        <w:rPr>
          <w:rFonts w:ascii="宋体" w:cs="宋体"/>
          <w:sz w:val="24"/>
          <w:szCs w:val="24"/>
        </w:rPr>
        <w:t>1985</w:t>
      </w:r>
      <w:r w:rsidRPr="00882220">
        <w:rPr>
          <w:rFonts w:ascii="宋体" w:cs="宋体" w:hint="eastAsia"/>
          <w:sz w:val="24"/>
          <w:szCs w:val="24"/>
        </w:rPr>
        <w:t>年之后的数据，缺失</w:t>
      </w:r>
      <w:r w:rsidRPr="00882220">
        <w:rPr>
          <w:rFonts w:ascii="宋体" w:cs="宋体"/>
          <w:sz w:val="24"/>
          <w:szCs w:val="24"/>
        </w:rPr>
        <w:t>1982-1984</w:t>
      </w:r>
      <w:r w:rsidRPr="00882220">
        <w:rPr>
          <w:rFonts w:ascii="宋体" w:cs="宋体" w:hint="eastAsia"/>
          <w:sz w:val="24"/>
          <w:szCs w:val="24"/>
        </w:rPr>
        <w:t>年份数据。</w:t>
      </w:r>
    </w:p>
    <w:sectPr w:rsidR="00955EC2" w:rsidRPr="00882220" w:rsidSect="00F55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EC2" w:rsidRDefault="00955EC2" w:rsidP="00F622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55EC2" w:rsidRDefault="00955EC2" w:rsidP="00F622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EC2" w:rsidRDefault="00955EC2" w:rsidP="00F6229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55EC2" w:rsidRDefault="00955EC2" w:rsidP="00F622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451"/>
    <w:rsid w:val="0001541D"/>
    <w:rsid w:val="00134ABE"/>
    <w:rsid w:val="00327BC1"/>
    <w:rsid w:val="004128AD"/>
    <w:rsid w:val="004C1B0D"/>
    <w:rsid w:val="005C13A3"/>
    <w:rsid w:val="00691770"/>
    <w:rsid w:val="00707413"/>
    <w:rsid w:val="007B2F5D"/>
    <w:rsid w:val="00882220"/>
    <w:rsid w:val="00955EC2"/>
    <w:rsid w:val="00A40451"/>
    <w:rsid w:val="00B33C3E"/>
    <w:rsid w:val="00C30F0E"/>
    <w:rsid w:val="00D43AB2"/>
    <w:rsid w:val="00D454D8"/>
    <w:rsid w:val="00DF01CE"/>
    <w:rsid w:val="00E94831"/>
    <w:rsid w:val="00F32F9C"/>
    <w:rsid w:val="00F556F8"/>
    <w:rsid w:val="00F62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9C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2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229C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62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22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8</Words>
  <Characters>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X</cp:lastModifiedBy>
  <cp:revision>10</cp:revision>
  <dcterms:created xsi:type="dcterms:W3CDTF">2012-11-18T14:44:00Z</dcterms:created>
  <dcterms:modified xsi:type="dcterms:W3CDTF">2013-01-20T16:06:00Z</dcterms:modified>
</cp:coreProperties>
</file>