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EB7" w:rsidRDefault="00FD5EB7" w:rsidP="00FC31E9">
      <w:pPr>
        <w:jc w:val="center"/>
        <w:rPr>
          <w:sz w:val="28"/>
        </w:rPr>
      </w:pPr>
      <w:r w:rsidRPr="0090792C">
        <w:rPr>
          <w:rFonts w:hint="eastAsia"/>
          <w:sz w:val="28"/>
        </w:rPr>
        <w:t>收集人员声明</w:t>
      </w:r>
    </w:p>
    <w:p w:rsidR="00FD5EB7" w:rsidRPr="00072BD4" w:rsidRDefault="00FD5EB7" w:rsidP="009E2411">
      <w:pPr>
        <w:ind w:firstLineChars="200" w:firstLine="31680"/>
        <w:rPr>
          <w:rFonts w:ascii="宋体" w:eastAsia="宋体"/>
          <w:szCs w:val="21"/>
        </w:rPr>
      </w:pPr>
      <w:r>
        <w:rPr>
          <w:rFonts w:ascii="宋体" w:hAnsi="宋体" w:hint="eastAsia"/>
          <w:szCs w:val="21"/>
        </w:rPr>
        <w:t>广西</w:t>
      </w:r>
      <w:r w:rsidRPr="00072BD4">
        <w:rPr>
          <w:rFonts w:ascii="宋体" w:hAnsi="宋体" w:hint="eastAsia"/>
          <w:szCs w:val="21"/>
        </w:rPr>
        <w:t>数据</w:t>
      </w:r>
      <w:r>
        <w:rPr>
          <w:rFonts w:ascii="宋体" w:hAnsi="宋体" w:hint="eastAsia"/>
          <w:szCs w:val="21"/>
        </w:rPr>
        <w:t>更新</w:t>
      </w:r>
      <w:r>
        <w:rPr>
          <w:rFonts w:ascii="宋体" w:hAnsi="宋体"/>
          <w:szCs w:val="21"/>
        </w:rPr>
        <w:t>2010</w:t>
      </w:r>
      <w:r>
        <w:rPr>
          <w:rFonts w:ascii="宋体" w:hAnsi="宋体" w:hint="eastAsia"/>
          <w:szCs w:val="21"/>
        </w:rPr>
        <w:t>年</w:t>
      </w:r>
      <w:r>
        <w:rPr>
          <w:rFonts w:hint="eastAsia"/>
        </w:rPr>
        <w:t>指标</w:t>
      </w:r>
      <w:r>
        <w:t>1,2,4-7</w:t>
      </w:r>
      <w:r w:rsidRPr="00072BD4">
        <w:rPr>
          <w:rFonts w:ascii="宋体" w:hAnsi="宋体" w:hint="eastAsia"/>
          <w:szCs w:val="21"/>
        </w:rPr>
        <w:t>由</w:t>
      </w:r>
      <w:r>
        <w:rPr>
          <w:rFonts w:ascii="宋体" w:hAnsi="宋体" w:hint="eastAsia"/>
          <w:szCs w:val="21"/>
        </w:rPr>
        <w:t>郑翔负责</w:t>
      </w:r>
      <w:r w:rsidRPr="00072BD4">
        <w:rPr>
          <w:rFonts w:ascii="宋体" w:hAnsi="宋体" w:hint="eastAsia"/>
          <w:szCs w:val="21"/>
        </w:rPr>
        <w:t>收集。我们已尽可能保证数据的完整性和准确性，并对数据收集过程负责。特此声明。</w:t>
      </w:r>
    </w:p>
    <w:p w:rsidR="00FD5EB7" w:rsidRPr="00072BD4" w:rsidRDefault="00FD5EB7" w:rsidP="00FC31E9">
      <w:pPr>
        <w:rPr>
          <w:rFonts w:ascii="宋体" w:eastAsia="宋体"/>
          <w:szCs w:val="21"/>
        </w:rPr>
      </w:pPr>
    </w:p>
    <w:p w:rsidR="00FD5EB7" w:rsidRDefault="00FD5EB7" w:rsidP="00FC31E9">
      <w:pPr>
        <w:wordWrap w:val="0"/>
        <w:jc w:val="right"/>
        <w:rPr>
          <w:rFonts w:ascii="宋体" w:eastAsia="宋体"/>
          <w:szCs w:val="21"/>
        </w:rPr>
      </w:pPr>
    </w:p>
    <w:p w:rsidR="00FD5EB7" w:rsidRPr="00FE34AD" w:rsidRDefault="00FD5EB7" w:rsidP="00FC31E9">
      <w:pPr>
        <w:jc w:val="right"/>
        <w:rPr>
          <w:rFonts w:ascii="宋体" w:eastAsia="宋体"/>
          <w:szCs w:val="21"/>
        </w:rPr>
      </w:pPr>
    </w:p>
    <w:p w:rsidR="00FD5EB7" w:rsidRPr="00072BD4" w:rsidRDefault="00FD5EB7" w:rsidP="00FC31E9">
      <w:pPr>
        <w:wordWrap w:val="0"/>
        <w:jc w:val="right"/>
        <w:rPr>
          <w:rFonts w:ascii="宋体" w:eastAsia="宋体"/>
          <w:szCs w:val="21"/>
        </w:rPr>
      </w:pPr>
      <w:r w:rsidRPr="00072BD4">
        <w:rPr>
          <w:rFonts w:ascii="宋体" w:hAnsi="宋体" w:hint="eastAsia"/>
          <w:szCs w:val="21"/>
        </w:rPr>
        <w:t>收集人员签字：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郑翔</w:t>
      </w:r>
      <w:r>
        <w:rPr>
          <w:rFonts w:ascii="宋体" w:hAnsi="宋体"/>
          <w:szCs w:val="21"/>
        </w:rPr>
        <w:t xml:space="preserve">   </w:t>
      </w:r>
    </w:p>
    <w:p w:rsidR="00FD5EB7" w:rsidRDefault="00FD5EB7" w:rsidP="00D31D50">
      <w:pPr>
        <w:spacing w:line="220" w:lineRule="atLeast"/>
      </w:pPr>
      <w:r>
        <w:rPr>
          <w:rFonts w:ascii="宋体" w:hAnsi="宋体"/>
          <w:szCs w:val="21"/>
        </w:rPr>
        <w:t xml:space="preserve">                                           </w:t>
      </w:r>
      <w:r>
        <w:rPr>
          <w:rFonts w:ascii="宋体" w:hAnsi="宋体" w:hint="eastAsia"/>
          <w:szCs w:val="21"/>
        </w:rPr>
        <w:t>日期：</w:t>
      </w:r>
      <w:r>
        <w:rPr>
          <w:rFonts w:ascii="宋体" w:hAnsi="宋体"/>
          <w:szCs w:val="21"/>
        </w:rPr>
        <w:t xml:space="preserve"> 2013/01/14</w:t>
      </w:r>
    </w:p>
    <w:sectPr w:rsidR="00FD5EB7" w:rsidSect="0043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EB7" w:rsidRDefault="00FD5EB7" w:rsidP="007317B3">
      <w:pPr>
        <w:spacing w:after="0"/>
      </w:pPr>
      <w:r>
        <w:separator/>
      </w:r>
    </w:p>
  </w:endnote>
  <w:endnote w:type="continuationSeparator" w:id="1">
    <w:p w:rsidR="00FD5EB7" w:rsidRDefault="00FD5EB7" w:rsidP="007317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EB7" w:rsidRDefault="00FD5E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EB7" w:rsidRDefault="00FD5E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EB7" w:rsidRDefault="00FD5E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EB7" w:rsidRDefault="00FD5EB7" w:rsidP="007317B3">
      <w:pPr>
        <w:spacing w:after="0"/>
      </w:pPr>
      <w:r>
        <w:separator/>
      </w:r>
    </w:p>
  </w:footnote>
  <w:footnote w:type="continuationSeparator" w:id="1">
    <w:p w:rsidR="00FD5EB7" w:rsidRDefault="00FD5EB7" w:rsidP="007317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EB7" w:rsidRDefault="00FD5E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EB7" w:rsidRDefault="00FD5EB7" w:rsidP="009E241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EB7" w:rsidRDefault="00FD5E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72BD4"/>
    <w:rsid w:val="001A15CE"/>
    <w:rsid w:val="002160F2"/>
    <w:rsid w:val="00323B43"/>
    <w:rsid w:val="003654DE"/>
    <w:rsid w:val="003D37D8"/>
    <w:rsid w:val="00426133"/>
    <w:rsid w:val="004358AB"/>
    <w:rsid w:val="004A4B58"/>
    <w:rsid w:val="00562DD0"/>
    <w:rsid w:val="005973DD"/>
    <w:rsid w:val="00616B9A"/>
    <w:rsid w:val="00701AB7"/>
    <w:rsid w:val="007317B3"/>
    <w:rsid w:val="00731F47"/>
    <w:rsid w:val="008B7726"/>
    <w:rsid w:val="008C5CAF"/>
    <w:rsid w:val="008D3AC0"/>
    <w:rsid w:val="008F732F"/>
    <w:rsid w:val="0090792C"/>
    <w:rsid w:val="009E2411"/>
    <w:rsid w:val="00B4433C"/>
    <w:rsid w:val="00B6338D"/>
    <w:rsid w:val="00D0539D"/>
    <w:rsid w:val="00D23DE5"/>
    <w:rsid w:val="00D31D50"/>
    <w:rsid w:val="00FC31E9"/>
    <w:rsid w:val="00FD5EB7"/>
    <w:rsid w:val="00FE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17B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17B3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17B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17B3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21</Words>
  <Characters>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 User</cp:lastModifiedBy>
  <cp:revision>10</cp:revision>
  <dcterms:created xsi:type="dcterms:W3CDTF">2008-09-11T17:20:00Z</dcterms:created>
  <dcterms:modified xsi:type="dcterms:W3CDTF">2013-01-22T04:25:00Z</dcterms:modified>
</cp:coreProperties>
</file>