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FC" w:rsidRDefault="001600FC">
      <w:r>
        <w:rPr>
          <w:rFonts w:hint="eastAsia"/>
        </w:rPr>
        <w:t>天津市</w:t>
      </w:r>
      <w:r>
        <w:t>2010</w:t>
      </w:r>
      <w:r>
        <w:rPr>
          <w:rFonts w:hint="eastAsia"/>
        </w:rPr>
        <w:t>年更新数据收集人员</w:t>
      </w:r>
      <w:r>
        <w:t>:</w:t>
      </w:r>
      <w:r>
        <w:rPr>
          <w:rFonts w:hint="eastAsia"/>
        </w:rPr>
        <w:t>陈玉龙</w:t>
      </w:r>
    </w:p>
    <w:p w:rsidR="001600FC" w:rsidRDefault="001600FC">
      <w:r>
        <w:rPr>
          <w:rFonts w:hint="eastAsia"/>
        </w:rPr>
        <w:t>其他年份收集人员：何珺子、郭大治</w:t>
      </w:r>
    </w:p>
    <w:p w:rsidR="001600FC" w:rsidRPr="00265A54" w:rsidRDefault="001600FC" w:rsidP="00265A54"/>
    <w:p w:rsidR="001600FC" w:rsidRPr="00265A54" w:rsidRDefault="001600FC"/>
    <w:sectPr w:rsidR="001600FC" w:rsidRPr="00265A54" w:rsidSect="001C10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0FC" w:rsidRDefault="001600FC" w:rsidP="00265A54">
      <w:r>
        <w:separator/>
      </w:r>
    </w:p>
  </w:endnote>
  <w:endnote w:type="continuationSeparator" w:id="1">
    <w:p w:rsidR="001600FC" w:rsidRDefault="001600FC" w:rsidP="0026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FC" w:rsidRDefault="001600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FC" w:rsidRDefault="001600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FC" w:rsidRDefault="001600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0FC" w:rsidRDefault="001600FC" w:rsidP="00265A54">
      <w:r>
        <w:separator/>
      </w:r>
    </w:p>
  </w:footnote>
  <w:footnote w:type="continuationSeparator" w:id="1">
    <w:p w:rsidR="001600FC" w:rsidRDefault="001600FC" w:rsidP="00265A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FC" w:rsidRDefault="001600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FC" w:rsidRDefault="001600FC" w:rsidP="00D3301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FC" w:rsidRDefault="001600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A54"/>
    <w:rsid w:val="00067350"/>
    <w:rsid w:val="00152DAF"/>
    <w:rsid w:val="001600FC"/>
    <w:rsid w:val="001C103B"/>
    <w:rsid w:val="00265A54"/>
    <w:rsid w:val="003F5288"/>
    <w:rsid w:val="00412177"/>
    <w:rsid w:val="00486D0F"/>
    <w:rsid w:val="004A7E62"/>
    <w:rsid w:val="006B52E2"/>
    <w:rsid w:val="00912EED"/>
    <w:rsid w:val="00935EEC"/>
    <w:rsid w:val="00D3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A5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65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5A5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65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5A5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5</Words>
  <Characters>35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China User</cp:lastModifiedBy>
  <cp:revision>6</cp:revision>
  <dcterms:created xsi:type="dcterms:W3CDTF">2012-03-14T03:11:00Z</dcterms:created>
  <dcterms:modified xsi:type="dcterms:W3CDTF">2013-01-22T04:38:00Z</dcterms:modified>
</cp:coreProperties>
</file>