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9E" w:rsidRDefault="00161D9E" w:rsidP="00E04317">
      <w:pPr>
        <w:rPr>
          <w:rFonts w:cs="Times New Roman"/>
        </w:rPr>
      </w:pPr>
      <w:r>
        <w:rPr>
          <w:rFonts w:cs="宋体" w:hint="eastAsia"/>
        </w:rPr>
        <w:t>数据来源：海南省统计年鉴</w:t>
      </w:r>
      <w:r>
        <w:t>2012</w:t>
      </w:r>
    </w:p>
    <w:p w:rsidR="00161D9E" w:rsidRDefault="00161D9E" w:rsidP="00E565CC">
      <w:pPr>
        <w:ind w:firstLineChars="500" w:firstLine="31680"/>
        <w:rPr>
          <w:rFonts w:cs="Times New Roman"/>
        </w:rPr>
      </w:pPr>
    </w:p>
    <w:p w:rsidR="00161D9E" w:rsidRDefault="00161D9E" w:rsidP="00E145F7">
      <w:pPr>
        <w:rPr>
          <w:rFonts w:cs="Times New Roman"/>
        </w:rPr>
      </w:pPr>
      <w:r>
        <w:rPr>
          <w:rFonts w:cs="宋体" w:hint="eastAsia"/>
        </w:rPr>
        <w:t>数据说明：</w:t>
      </w:r>
    </w:p>
    <w:p w:rsidR="00161D9E" w:rsidRDefault="00161D9E" w:rsidP="00E145F7">
      <w:pPr>
        <w:rPr>
          <w:rFonts w:cs="Times New Roman"/>
        </w:rPr>
      </w:pPr>
      <w:r>
        <w:rPr>
          <w:rFonts w:cs="宋体" w:hint="eastAsia"/>
        </w:rPr>
        <w:t>统计年鉴中只有四次普查年份（</w:t>
      </w:r>
      <w:r>
        <w:t>1982</w:t>
      </w:r>
      <w:r>
        <w:rPr>
          <w:rFonts w:cs="宋体" w:hint="eastAsia"/>
        </w:rPr>
        <w:t>年、</w:t>
      </w:r>
      <w:r>
        <w:t>1990</w:t>
      </w:r>
      <w:r>
        <w:rPr>
          <w:rFonts w:cs="宋体" w:hint="eastAsia"/>
        </w:rPr>
        <w:t>年、</w:t>
      </w:r>
      <w:r>
        <w:t>2000</w:t>
      </w:r>
      <w:r>
        <w:rPr>
          <w:rFonts w:cs="宋体" w:hint="eastAsia"/>
        </w:rPr>
        <w:t>年、</w:t>
      </w:r>
      <w:r>
        <w:t>2010</w:t>
      </w:r>
      <w:r>
        <w:rPr>
          <w:rFonts w:cs="宋体" w:hint="eastAsia"/>
        </w:rPr>
        <w:t>年）的分城乡人口数据。</w:t>
      </w:r>
    </w:p>
    <w:p w:rsidR="00161D9E" w:rsidRDefault="00161D9E" w:rsidP="00E145F7">
      <w:pPr>
        <w:rPr>
          <w:rFonts w:cs="Times New Roman"/>
        </w:rPr>
      </w:pPr>
      <w:r w:rsidRPr="006E7B0D">
        <w:t xml:space="preserve"> </w:t>
      </w:r>
    </w:p>
    <w:p w:rsidR="00161D9E" w:rsidRPr="006E7B0D" w:rsidRDefault="00161D9E" w:rsidP="00E145F7">
      <w:pPr>
        <w:rPr>
          <w:rFonts w:cs="Times New Roman"/>
        </w:rPr>
      </w:pPr>
    </w:p>
    <w:sectPr w:rsidR="00161D9E" w:rsidRPr="006E7B0D" w:rsidSect="00741E55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D9E" w:rsidRDefault="00161D9E" w:rsidP="003C5E5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61D9E" w:rsidRDefault="00161D9E" w:rsidP="003C5E5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9E" w:rsidRDefault="00161D9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D9E" w:rsidRDefault="00161D9E" w:rsidP="003C5E5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61D9E" w:rsidRDefault="00161D9E" w:rsidP="003C5E5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9E" w:rsidRDefault="00161D9E" w:rsidP="00A50C26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E56"/>
    <w:rsid w:val="00011583"/>
    <w:rsid w:val="000579D8"/>
    <w:rsid w:val="000710A0"/>
    <w:rsid w:val="00161D9E"/>
    <w:rsid w:val="00182145"/>
    <w:rsid w:val="001A096E"/>
    <w:rsid w:val="002233EC"/>
    <w:rsid w:val="0022363F"/>
    <w:rsid w:val="00245CE0"/>
    <w:rsid w:val="00260B53"/>
    <w:rsid w:val="002B1DF7"/>
    <w:rsid w:val="003473D8"/>
    <w:rsid w:val="003C12A5"/>
    <w:rsid w:val="003C22DD"/>
    <w:rsid w:val="003C5E56"/>
    <w:rsid w:val="00446559"/>
    <w:rsid w:val="00493623"/>
    <w:rsid w:val="004A4A92"/>
    <w:rsid w:val="004C0F0B"/>
    <w:rsid w:val="005418B6"/>
    <w:rsid w:val="00550D0A"/>
    <w:rsid w:val="00596C49"/>
    <w:rsid w:val="005B17DF"/>
    <w:rsid w:val="00604A51"/>
    <w:rsid w:val="006C7CA0"/>
    <w:rsid w:val="006E7B0D"/>
    <w:rsid w:val="007263F4"/>
    <w:rsid w:val="00741E55"/>
    <w:rsid w:val="0081794B"/>
    <w:rsid w:val="0082090B"/>
    <w:rsid w:val="008354B7"/>
    <w:rsid w:val="00A255CF"/>
    <w:rsid w:val="00A50C26"/>
    <w:rsid w:val="00B014D6"/>
    <w:rsid w:val="00B046CA"/>
    <w:rsid w:val="00B46872"/>
    <w:rsid w:val="00BF1BB4"/>
    <w:rsid w:val="00C052E6"/>
    <w:rsid w:val="00C51B6B"/>
    <w:rsid w:val="00CD7FCE"/>
    <w:rsid w:val="00D06A80"/>
    <w:rsid w:val="00DA0BBF"/>
    <w:rsid w:val="00DF4BF5"/>
    <w:rsid w:val="00E04317"/>
    <w:rsid w:val="00E145F7"/>
    <w:rsid w:val="00E43D26"/>
    <w:rsid w:val="00E565CC"/>
    <w:rsid w:val="00E6384F"/>
    <w:rsid w:val="00EA71F9"/>
    <w:rsid w:val="00EF5FED"/>
    <w:rsid w:val="00F0468C"/>
    <w:rsid w:val="00F9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E5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C5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5E5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5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5E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1</Pages>
  <Words>11</Words>
  <Characters>64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X</cp:lastModifiedBy>
  <cp:revision>21</cp:revision>
  <dcterms:created xsi:type="dcterms:W3CDTF">2012-03-13T12:39:00Z</dcterms:created>
  <dcterms:modified xsi:type="dcterms:W3CDTF">2012-12-19T07:25:00Z</dcterms:modified>
</cp:coreProperties>
</file>