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6BF" w:rsidRDefault="00C656BF">
      <w:r>
        <w:rPr>
          <w:rFonts w:hint="eastAsia"/>
        </w:rPr>
        <w:t>数据来源：海南省统计年鉴</w:t>
      </w:r>
      <w:r>
        <w:t>1991-2011</w:t>
      </w:r>
    </w:p>
    <w:p w:rsidR="00C656BF" w:rsidRPr="00935959" w:rsidRDefault="00C656BF"/>
    <w:sectPr w:rsidR="00C656BF" w:rsidRPr="00935959" w:rsidSect="00AC67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6BF" w:rsidRDefault="00C656BF" w:rsidP="008070C5">
      <w:r>
        <w:separator/>
      </w:r>
    </w:p>
  </w:endnote>
  <w:endnote w:type="continuationSeparator" w:id="0">
    <w:p w:rsidR="00C656BF" w:rsidRDefault="00C656BF" w:rsidP="0080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6BF" w:rsidRDefault="00C656B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6BF" w:rsidRDefault="00C656B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6BF" w:rsidRDefault="00C656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6BF" w:rsidRDefault="00C656BF" w:rsidP="008070C5">
      <w:r>
        <w:separator/>
      </w:r>
    </w:p>
  </w:footnote>
  <w:footnote w:type="continuationSeparator" w:id="0">
    <w:p w:rsidR="00C656BF" w:rsidRDefault="00C656BF" w:rsidP="008070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6BF" w:rsidRDefault="00C656B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6BF" w:rsidRDefault="00C656BF" w:rsidP="0047009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6BF" w:rsidRDefault="00C656B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70C5"/>
    <w:rsid w:val="00073BDC"/>
    <w:rsid w:val="001C3FE3"/>
    <w:rsid w:val="0033332F"/>
    <w:rsid w:val="00470097"/>
    <w:rsid w:val="004B5CDD"/>
    <w:rsid w:val="005560ED"/>
    <w:rsid w:val="005766F8"/>
    <w:rsid w:val="0060469A"/>
    <w:rsid w:val="008070C5"/>
    <w:rsid w:val="00935959"/>
    <w:rsid w:val="00A00ACF"/>
    <w:rsid w:val="00AC67C1"/>
    <w:rsid w:val="00C65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7C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070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70C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070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70C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3</Words>
  <Characters>20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5</cp:lastModifiedBy>
  <cp:revision>7</cp:revision>
  <dcterms:created xsi:type="dcterms:W3CDTF">2012-03-13T12:05:00Z</dcterms:created>
  <dcterms:modified xsi:type="dcterms:W3CDTF">2012-11-07T15:05:00Z</dcterms:modified>
</cp:coreProperties>
</file>